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7D98" w14:textId="77777777" w:rsidR="000E7CD3" w:rsidRDefault="000E7CD3" w:rsidP="00BB5C4F">
      <w:r>
        <w:separator/>
      </w:r>
    </w:p>
  </w:endnote>
  <w:endnote w:type="continuationSeparator" w:id="0">
    <w:p w14:paraId="79992518" w14:textId="77777777" w:rsidR="000E7CD3" w:rsidRDefault="000E7CD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9438" w14:textId="77777777" w:rsidR="0006362B" w:rsidRDefault="00063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6CA31" w14:textId="77777777" w:rsidR="000E7CD3" w:rsidRDefault="000E7CD3" w:rsidP="00BB5C4F">
      <w:r>
        <w:separator/>
      </w:r>
    </w:p>
  </w:footnote>
  <w:footnote w:type="continuationSeparator" w:id="0">
    <w:p w14:paraId="4F7E3E5B" w14:textId="77777777" w:rsidR="000E7CD3" w:rsidRDefault="000E7CD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0FF3" w14:textId="77777777" w:rsidR="0006362B" w:rsidRDefault="00063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7CC6" w14:textId="77777777" w:rsidR="0006362B" w:rsidRDefault="00063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9E19" w14:textId="77777777" w:rsidR="0006362B" w:rsidRPr="00572336" w:rsidRDefault="0006362B" w:rsidP="0006362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OŠ LOVRENC NA POHORJU</w:t>
    </w:r>
  </w:p>
  <w:p w14:paraId="2626DB2F" w14:textId="77777777" w:rsidR="0006362B" w:rsidRPr="00572336" w:rsidRDefault="0006362B" w:rsidP="0006362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Šolska ulica 6</w:t>
    </w:r>
  </w:p>
  <w:p w14:paraId="4B5F8B70" w14:textId="3BB35318" w:rsidR="006B67EC" w:rsidRPr="00D532AD" w:rsidRDefault="0006362B" w:rsidP="0006362B">
    <w:pPr>
      <w:pStyle w:val="Header"/>
      <w:jc w:val="center"/>
    </w:pPr>
    <w:r w:rsidRPr="00572336">
      <w:rPr>
        <w:rFonts w:ascii="Calibri" w:hAnsi="Calibri" w:cs="Calibri"/>
        <w:color w:val="006A8E"/>
        <w:sz w:val="24"/>
      </w:rPr>
      <w:t>2344 Lovrenc na Pohorju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12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2022-06-15T07:04:00Z</dcterms:modified>
  <cp:contentStatus/>
</cp:coreProperties>
</file>